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9E901" w14:textId="77777777" w:rsidR="002036BA" w:rsidRDefault="002036BA" w:rsidP="002036BA">
      <w:r>
        <w:rPr>
          <w:u w:val="single"/>
        </w:rPr>
        <w:t>Walter ESTONE</w:t>
      </w:r>
      <w:r>
        <w:t xml:space="preserve">   </w:t>
      </w:r>
      <w:proofErr w:type="gramStart"/>
      <w:r>
        <w:t xml:space="preserve">   (</w:t>
      </w:r>
      <w:proofErr w:type="gramEnd"/>
      <w:r>
        <w:t>fl.1421)</w:t>
      </w:r>
    </w:p>
    <w:p w14:paraId="36CC6B5C" w14:textId="77777777" w:rsidR="002036BA" w:rsidRDefault="002036BA" w:rsidP="002036BA">
      <w:r>
        <w:t>Prebendary of Huntingdon, in Hereford Cathedral.</w:t>
      </w:r>
    </w:p>
    <w:p w14:paraId="5B3F7167" w14:textId="77777777" w:rsidR="002036BA" w:rsidRDefault="002036BA" w:rsidP="002036BA"/>
    <w:p w14:paraId="2BEE531D" w14:textId="77777777" w:rsidR="002036BA" w:rsidRDefault="002036BA" w:rsidP="002036BA"/>
    <w:p w14:paraId="70F73914" w14:textId="77777777" w:rsidR="002036BA" w:rsidRDefault="002036BA" w:rsidP="002036BA">
      <w:r>
        <w:t>29 Dec.1421</w:t>
      </w:r>
      <w:r>
        <w:tab/>
        <w:t>He was collated prebendary.</w:t>
      </w:r>
    </w:p>
    <w:p w14:paraId="5755A149" w14:textId="77777777" w:rsidR="002036BA" w:rsidRDefault="002036BA" w:rsidP="002036BA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pp28-9)</w:t>
      </w:r>
    </w:p>
    <w:p w14:paraId="0B195274" w14:textId="77777777" w:rsidR="002036BA" w:rsidRDefault="002036BA" w:rsidP="002036BA"/>
    <w:p w14:paraId="657CD2F4" w14:textId="77777777" w:rsidR="002036BA" w:rsidRDefault="002036BA" w:rsidP="002036BA"/>
    <w:p w14:paraId="00B5B7EE" w14:textId="77777777" w:rsidR="002036BA" w:rsidRDefault="002036BA" w:rsidP="002036BA">
      <w:r>
        <w:t>6 May1421</w:t>
      </w:r>
    </w:p>
    <w:p w14:paraId="3D5DC5E0" w14:textId="77777777" w:rsidR="006B2F86" w:rsidRPr="00E71FC3" w:rsidRDefault="002036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BD5FD" w14:textId="77777777" w:rsidR="002036BA" w:rsidRDefault="002036BA" w:rsidP="00E71FC3">
      <w:r>
        <w:separator/>
      </w:r>
    </w:p>
  </w:endnote>
  <w:endnote w:type="continuationSeparator" w:id="0">
    <w:p w14:paraId="628842C1" w14:textId="77777777" w:rsidR="002036BA" w:rsidRDefault="002036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DF0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CF120" w14:textId="77777777" w:rsidR="002036BA" w:rsidRDefault="002036BA" w:rsidP="00E71FC3">
      <w:r>
        <w:separator/>
      </w:r>
    </w:p>
  </w:footnote>
  <w:footnote w:type="continuationSeparator" w:id="0">
    <w:p w14:paraId="167EF73E" w14:textId="77777777" w:rsidR="002036BA" w:rsidRDefault="002036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BA"/>
    <w:rsid w:val="001A7C09"/>
    <w:rsid w:val="002036B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5B301"/>
  <w15:chartTrackingRefBased/>
  <w15:docId w15:val="{A2CEB4EA-D806-4274-B9A6-EBABA371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2019-06-25T19:31:00Z</dcterms:created>
  <dcterms:modified xsi:type="dcterms:W3CDTF">2019-06-25T19:32:00Z</dcterms:modified>
</cp:coreProperties>
</file>